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4E44C" w14:textId="57CEC95B" w:rsidR="00340CCE" w:rsidRDefault="00340CCE" w:rsidP="00340CCE">
      <w:pPr>
        <w:pStyle w:val="NoSpacing"/>
      </w:pPr>
      <w:r>
        <w:rPr>
          <w:u w:val="single"/>
        </w:rPr>
        <w:t>Master Nicholas COUNESBURGH</w:t>
      </w:r>
      <w:r>
        <w:t xml:space="preserve">       </w:t>
      </w:r>
      <w:r>
        <w:t>(fl.1476)</w:t>
      </w:r>
      <w:bookmarkStart w:id="0" w:name="_GoBack"/>
      <w:bookmarkEnd w:id="0"/>
    </w:p>
    <w:p w14:paraId="5726FAAB" w14:textId="77777777" w:rsidR="00340CCE" w:rsidRDefault="00340CCE" w:rsidP="00340CCE">
      <w:pPr>
        <w:pStyle w:val="NoSpacing"/>
      </w:pPr>
    </w:p>
    <w:p w14:paraId="0D6B61C5" w14:textId="77777777" w:rsidR="00340CCE" w:rsidRDefault="00340CCE" w:rsidP="00340CCE">
      <w:pPr>
        <w:pStyle w:val="NoSpacing"/>
      </w:pPr>
    </w:p>
    <w:p w14:paraId="6B926867" w14:textId="77777777" w:rsidR="00340CCE" w:rsidRDefault="00340CCE" w:rsidP="00340CCE">
      <w:pPr>
        <w:pStyle w:val="NoSpacing"/>
      </w:pPr>
      <w:r>
        <w:t xml:space="preserve">  8 Jun.1476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Dominicans at</w:t>
      </w:r>
    </w:p>
    <w:p w14:paraId="6ABC2D34" w14:textId="77777777" w:rsidR="00340CCE" w:rsidRDefault="00340CCE" w:rsidP="00340CCE">
      <w:pPr>
        <w:pStyle w:val="NoSpacing"/>
      </w:pPr>
      <w:r>
        <w:tab/>
      </w:r>
      <w:r>
        <w:tab/>
        <w:t>York by William Egremont, Bishop of Dromore(q.v.).</w:t>
      </w:r>
    </w:p>
    <w:p w14:paraId="501F1269" w14:textId="77777777" w:rsidR="00340CCE" w:rsidRDefault="00340CCE" w:rsidP="00340CCE">
      <w:pPr>
        <w:pStyle w:val="NoSpacing"/>
      </w:pPr>
      <w:r>
        <w:tab/>
      </w:r>
      <w:r>
        <w:tab/>
        <w:t>(“York Clergy Ordinations 1475-1500” ed. David M. Smith p.16)</w:t>
      </w:r>
    </w:p>
    <w:p w14:paraId="53121CE9" w14:textId="77777777" w:rsidR="00340CCE" w:rsidRDefault="00340CCE" w:rsidP="00340CCE">
      <w:pPr>
        <w:pStyle w:val="NoSpacing"/>
      </w:pPr>
    </w:p>
    <w:p w14:paraId="78EBFD85" w14:textId="77777777" w:rsidR="00340CCE" w:rsidRDefault="00340CCE" w:rsidP="00340CCE">
      <w:pPr>
        <w:pStyle w:val="NoSpacing"/>
      </w:pPr>
    </w:p>
    <w:p w14:paraId="1069C038" w14:textId="77777777" w:rsidR="00340CCE" w:rsidRDefault="00340CCE" w:rsidP="00340CCE">
      <w:pPr>
        <w:pStyle w:val="NoSpacing"/>
      </w:pPr>
      <w:r>
        <w:t>31 May 2019</w:t>
      </w:r>
    </w:p>
    <w:p w14:paraId="76B91C69" w14:textId="25C3FEC5" w:rsidR="006B2F86" w:rsidRPr="00340CCE" w:rsidRDefault="00340CCE" w:rsidP="00E71FC3">
      <w:pPr>
        <w:pStyle w:val="NoSpacing"/>
      </w:pPr>
    </w:p>
    <w:sectPr w:rsidR="006B2F86" w:rsidRPr="00340C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D5668" w14:textId="77777777" w:rsidR="00340CCE" w:rsidRDefault="00340CCE" w:rsidP="00E71FC3">
      <w:pPr>
        <w:spacing w:after="0" w:line="240" w:lineRule="auto"/>
      </w:pPr>
      <w:r>
        <w:separator/>
      </w:r>
    </w:p>
  </w:endnote>
  <w:endnote w:type="continuationSeparator" w:id="0">
    <w:p w14:paraId="3290A2C2" w14:textId="77777777" w:rsidR="00340CCE" w:rsidRDefault="00340C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4E3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3D46B" w14:textId="77777777" w:rsidR="00340CCE" w:rsidRDefault="00340CCE" w:rsidP="00E71FC3">
      <w:pPr>
        <w:spacing w:after="0" w:line="240" w:lineRule="auto"/>
      </w:pPr>
      <w:r>
        <w:separator/>
      </w:r>
    </w:p>
  </w:footnote>
  <w:footnote w:type="continuationSeparator" w:id="0">
    <w:p w14:paraId="082F88B6" w14:textId="77777777" w:rsidR="00340CCE" w:rsidRDefault="00340C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CCE"/>
    <w:rsid w:val="001A7C09"/>
    <w:rsid w:val="00340CC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DAA67"/>
  <w15:chartTrackingRefBased/>
  <w15:docId w15:val="{CFFA7AFB-38FF-4A7E-A5D3-C7AE532FA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2019-05-31T18:56:00Z</dcterms:created>
  <dcterms:modified xsi:type="dcterms:W3CDTF">2019-05-31T18:57:00Z</dcterms:modified>
</cp:coreProperties>
</file>